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17A0E" w14:textId="6667AAD0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15B23903">
        <w:rPr>
          <w:rFonts w:cs="Arial"/>
        </w:rPr>
        <w:t>Številka:</w:t>
      </w:r>
      <w:r w:rsidR="0DAC477F" w:rsidRPr="15B23903">
        <w:rPr>
          <w:rFonts w:cs="Arial"/>
        </w:rPr>
        <w:t xml:space="preserve"> </w:t>
      </w:r>
      <w:r w:rsidR="004A68C9">
        <w:rPr>
          <w:rFonts w:cs="Arial"/>
        </w:rPr>
        <w:t>98.2024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5898D8C3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7283AE45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________, dne ________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  <w:bookmarkStart w:id="0" w:name="_GoBack"/>
    </w:p>
    <w:bookmarkEnd w:id="0"/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66A696DD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12265" w14:textId="77777777" w:rsidR="00BD4D1D" w:rsidRDefault="00BD4D1D">
      <w:r>
        <w:separator/>
      </w:r>
    </w:p>
  </w:endnote>
  <w:endnote w:type="continuationSeparator" w:id="0">
    <w:p w14:paraId="337DC3F6" w14:textId="77777777" w:rsidR="00BD4D1D" w:rsidRDefault="00BD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5F8449D8" w14:textId="77777777" w:rsidTr="00B82FCD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14A4B439" w14:textId="5A1E03DB" w:rsidR="00B82FCD" w:rsidRDefault="00B82FCD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36429392" wp14:editId="42AF4CB1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8C45882" w14:textId="2D864F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997C2" w14:textId="77777777" w:rsidR="00BD4D1D" w:rsidRDefault="00BD4D1D">
      <w:r>
        <w:separator/>
      </w:r>
    </w:p>
  </w:footnote>
  <w:footnote w:type="continuationSeparator" w:id="0">
    <w:p w14:paraId="205B4105" w14:textId="77777777" w:rsidR="00BD4D1D" w:rsidRDefault="00BD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01F1" w:rsidRPr="003A01F1" w14:paraId="515A79CB" w14:textId="77777777" w:rsidTr="00CC244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ADB3AB7" w14:textId="690EA9EC" w:rsidR="003A01F1" w:rsidRPr="003A01F1" w:rsidRDefault="00B82FCD" w:rsidP="003A01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B4C26D0" wp14:editId="2025E6A9">
                <wp:extent cx="1469390" cy="55499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76844C4" w14:textId="77777777" w:rsidR="003A01F1" w:rsidRPr="003A01F1" w:rsidRDefault="003A01F1" w:rsidP="003A01F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622D538" w14:textId="77777777" w:rsidR="003A01F1" w:rsidRPr="003A01F1" w:rsidRDefault="003A01F1" w:rsidP="003A01F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A01F1" w:rsidRPr="003A01F1" w14:paraId="7B385FF0" w14:textId="77777777" w:rsidTr="00CC244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6FF4048" w14:textId="77777777" w:rsidR="003A01F1" w:rsidRPr="003A01F1" w:rsidRDefault="003A01F1" w:rsidP="003A01F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01F1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951D456" w14:textId="77777777" w:rsidR="003A01F1" w:rsidRPr="003A01F1" w:rsidRDefault="003A01F1" w:rsidP="003A01F1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34BBA57" w14:textId="2877396A" w:rsidR="003A01F1" w:rsidRPr="003A01F1" w:rsidRDefault="003A01F1" w:rsidP="003A01F1">
          <w:pPr>
            <w:jc w:val="right"/>
            <w:rPr>
              <w:rFonts w:cs="Arial"/>
              <w:sz w:val="16"/>
              <w:szCs w:val="16"/>
            </w:rPr>
          </w:pPr>
          <w:r w:rsidRPr="003A01F1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14:paraId="5DEAD4FD" w14:textId="3E6DB5CE" w:rsidR="00336FE6" w:rsidRDefault="00336FE6"/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4E45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604BB"/>
    <w:rsid w:val="00367250"/>
    <w:rsid w:val="00370866"/>
    <w:rsid w:val="0037231D"/>
    <w:rsid w:val="00381651"/>
    <w:rsid w:val="003A01F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68C9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0266"/>
    <w:rsid w:val="0058399F"/>
    <w:rsid w:val="005A785E"/>
    <w:rsid w:val="005B230F"/>
    <w:rsid w:val="005B253B"/>
    <w:rsid w:val="005B3910"/>
    <w:rsid w:val="005B5736"/>
    <w:rsid w:val="005B64DE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563CD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B9B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2901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2FC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D4D1D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E5E54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5A8A61-980A-4DD3-B9DA-D8E20855FB15}"/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06126-9F00-41F7-A3F9-9C4EDE75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142</Words>
  <Characters>812</Characters>
  <Application>Microsoft Office Word</Application>
  <DocSecurity>0</DocSecurity>
  <Lines>6</Lines>
  <Paragraphs>1</Paragraphs>
  <ScaleCrop>false</ScaleCrop>
  <Company>ZRSBR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36</cp:revision>
  <cp:lastPrinted>2016-06-20T06:30:00Z</cp:lastPrinted>
  <dcterms:created xsi:type="dcterms:W3CDTF">2018-07-24T11:47:00Z</dcterms:created>
  <dcterms:modified xsi:type="dcterms:W3CDTF">2024-06-26T11:11:00Z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